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C45BC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JOHNSON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JONSON)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(fl.1478)</w:t>
      </w:r>
    </w:p>
    <w:p w14:paraId="627C1DE1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Southampton. Hosteler.</w:t>
      </w:r>
    </w:p>
    <w:p w14:paraId="4E931FBF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7D35C883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135A3989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Apr.1478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of all offences committed by him before 22 </w:t>
      </w:r>
      <w:proofErr w:type="gramStart"/>
      <w:r>
        <w:rPr>
          <w:rFonts w:ascii="Times New Roman" w:hAnsi="Times New Roman" w:cs="Times New Roman"/>
          <w:sz w:val="24"/>
          <w:szCs w:val="24"/>
        </w:rPr>
        <w:t>March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5DFEA3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last.   (C.P.R. 1476-85 p.195)</w:t>
      </w:r>
    </w:p>
    <w:p w14:paraId="3BFE59BB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27C51C59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4FDD4BC3" w14:textId="77777777" w:rsidR="00417DF8" w:rsidRDefault="00417DF8" w:rsidP="00417DF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2021</w:t>
      </w:r>
    </w:p>
    <w:p w14:paraId="2BBD5A8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A509B" w14:textId="77777777" w:rsidR="00417DF8" w:rsidRDefault="00417DF8" w:rsidP="009139A6">
      <w:r>
        <w:separator/>
      </w:r>
    </w:p>
  </w:endnote>
  <w:endnote w:type="continuationSeparator" w:id="0">
    <w:p w14:paraId="70C85B5B" w14:textId="77777777" w:rsidR="00417DF8" w:rsidRDefault="00417D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472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255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464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7467D" w14:textId="77777777" w:rsidR="00417DF8" w:rsidRDefault="00417DF8" w:rsidP="009139A6">
      <w:r>
        <w:separator/>
      </w:r>
    </w:p>
  </w:footnote>
  <w:footnote w:type="continuationSeparator" w:id="0">
    <w:p w14:paraId="1B43FA1F" w14:textId="77777777" w:rsidR="00417DF8" w:rsidRDefault="00417D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B3A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EE6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D5D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DF8"/>
    <w:rsid w:val="000666E0"/>
    <w:rsid w:val="002510B7"/>
    <w:rsid w:val="00417DF8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6DB16"/>
  <w15:chartTrackingRefBased/>
  <w15:docId w15:val="{0F02EF8C-2652-401D-9E98-49076C8B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DF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2021-03-10T17:10:00Z</dcterms:created>
  <dcterms:modified xsi:type="dcterms:W3CDTF">2021-03-10T17:10:00Z</dcterms:modified>
</cp:coreProperties>
</file>